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Fife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Fife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Fife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Fife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Fife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Fife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57.7% </w:t>
      </w:r>
      <w:r w:rsidRPr="004747BF">
        <w:rPr>
          <w:rFonts w:ascii="Libre Franklin Light" w:eastAsia="Times New Roman" w:hAnsi="Libre Franklin Light" w:cs="Calibri Light"/>
        </w:rPr>
        <w:t xml:space="preserve">of those respondents classified as PGSI 8+ in Fife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Fife is estimated to be </w:t>
      </w:r>
      <w:r w:rsidRPr="00773DF7">
        <w:rPr>
          <w:rFonts w:ascii="Libre Franklin Light" w:eastAsia="Times New Roman" w:hAnsi="Libre Franklin Light" w:cs="Calibri Light"/>
          <w:b/>
          <w:bCs/>
          <w:color w:val="C45911" w:themeColor="accent2" w:themeShade="BF"/>
        </w:rPr>
        <w:t xml:space="preserve">£6,644,277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Fife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Fife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Fife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Fife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if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Fife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if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Fife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Fife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if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Fife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Fife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Fife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Fife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Fife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Fife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£6,644,277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Fife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£108,224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£2,238,141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£160,332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£45,094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£82,671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£4,009,815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£6,644,277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Fife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Fife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Fife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Fife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Fife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Fife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Fife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Fife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Fife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Fife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Fife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Fife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2E6B928-2D14-4519-AD69-FDCF933D76D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